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75322" w14:textId="77777777" w:rsidR="00DA5F0F" w:rsidRPr="001E4BBE" w:rsidRDefault="00DA5F0F" w:rsidP="00DA5F0F">
      <w:pPr>
        <w:ind w:left="-851" w:right="-1468"/>
        <w:rPr>
          <w:rFonts w:ascii="Poppins" w:hAnsi="Poppins" w:cs="Poppins"/>
          <w:b/>
          <w:bCs/>
          <w:color w:val="E20000"/>
          <w:sz w:val="16"/>
          <w:lang w:val="es-MX"/>
        </w:rPr>
      </w:pPr>
      <w:r w:rsidRPr="001E4BBE">
        <w:rPr>
          <w:rFonts w:ascii="Poppins" w:hAnsi="Poppins" w:cs="Poppins"/>
          <w:b/>
          <w:bCs/>
          <w:noProof/>
          <w:color w:val="E20000"/>
        </w:rPr>
        <w:drawing>
          <wp:anchor distT="0" distB="0" distL="114300" distR="114300" simplePos="0" relativeHeight="251662336" behindDoc="0" locked="0" layoutInCell="1" allowOverlap="1" wp14:anchorId="66A0820D" wp14:editId="36AA24E9">
            <wp:simplePos x="0" y="0"/>
            <wp:positionH relativeFrom="column">
              <wp:posOffset>4505960</wp:posOffset>
            </wp:positionH>
            <wp:positionV relativeFrom="paragraph">
              <wp:posOffset>6985</wp:posOffset>
            </wp:positionV>
            <wp:extent cx="1270000" cy="508000"/>
            <wp:effectExtent l="0" t="0" r="0" b="0"/>
            <wp:wrapTight wrapText="bothSides">
              <wp:wrapPolygon edited="0">
                <wp:start x="0" y="0"/>
                <wp:lineTo x="0" y="21060"/>
                <wp:lineTo x="21384" y="21060"/>
                <wp:lineTo x="21384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4BBE">
        <w:rPr>
          <w:rFonts w:ascii="Poppins" w:hAnsi="Poppins" w:cs="Poppins"/>
          <w:b/>
          <w:bCs/>
          <w:color w:val="E20000"/>
          <w:sz w:val="16"/>
          <w:lang w:val="es-MX"/>
        </w:rPr>
        <w:t xml:space="preserve">MAG (Mines </w:t>
      </w:r>
      <w:proofErr w:type="spellStart"/>
      <w:r w:rsidRPr="001E4BBE">
        <w:rPr>
          <w:rFonts w:ascii="Poppins" w:hAnsi="Poppins" w:cs="Poppins"/>
          <w:b/>
          <w:bCs/>
          <w:color w:val="E20000"/>
          <w:sz w:val="16"/>
          <w:lang w:val="es-MX"/>
        </w:rPr>
        <w:t>Advisory</w:t>
      </w:r>
      <w:proofErr w:type="spellEnd"/>
      <w:r w:rsidRPr="001E4BBE">
        <w:rPr>
          <w:rFonts w:ascii="Poppins" w:hAnsi="Poppins" w:cs="Poppins"/>
          <w:b/>
          <w:bCs/>
          <w:color w:val="E20000"/>
          <w:sz w:val="16"/>
          <w:lang w:val="es-MX"/>
        </w:rPr>
        <w:t xml:space="preserve"> Group) – México</w:t>
      </w:r>
    </w:p>
    <w:p w14:paraId="0E5D3AFD" w14:textId="77777777" w:rsidR="00DA5F0F" w:rsidRPr="001D7D59" w:rsidRDefault="00DA5F0F" w:rsidP="00DA5F0F">
      <w:pPr>
        <w:ind w:left="-851" w:right="-1468"/>
        <w:rPr>
          <w:rFonts w:ascii="Poppins" w:hAnsi="Poppins" w:cs="Poppins"/>
          <w:color w:val="E20000"/>
          <w:sz w:val="8"/>
          <w:szCs w:val="8"/>
          <w:lang w:val="es-MX"/>
        </w:rPr>
      </w:pPr>
    </w:p>
    <w:p w14:paraId="29ACA44C" w14:textId="77777777" w:rsidR="00DA5F0F" w:rsidRPr="001E4BBE" w:rsidRDefault="00DA5F0F" w:rsidP="00DA5F0F">
      <w:pPr>
        <w:ind w:left="-851" w:right="-1468"/>
        <w:rPr>
          <w:rFonts w:ascii="Poppins" w:hAnsi="Poppins" w:cs="Poppins"/>
          <w:color w:val="E20000"/>
          <w:sz w:val="16"/>
          <w:lang w:val="es-MX"/>
        </w:rPr>
      </w:pPr>
      <w:r w:rsidRPr="001E4BBE">
        <w:rPr>
          <w:rFonts w:ascii="Poppins" w:hAnsi="Poppins" w:cs="Poppins"/>
          <w:color w:val="E20000"/>
          <w:sz w:val="16"/>
          <w:lang w:val="es-MX"/>
        </w:rPr>
        <w:t>Avenida Horacio 124, Polanco V Sección</w:t>
      </w:r>
    </w:p>
    <w:p w14:paraId="5F27CDC6" w14:textId="77777777" w:rsidR="00DA5F0F" w:rsidRDefault="00DA5F0F" w:rsidP="00DA5F0F">
      <w:pPr>
        <w:ind w:left="-851" w:right="-1468"/>
        <w:rPr>
          <w:rFonts w:ascii="Poppins" w:hAnsi="Poppins" w:cs="Poppins"/>
          <w:color w:val="E20000"/>
          <w:sz w:val="16"/>
          <w:lang w:val="es-MX"/>
        </w:rPr>
      </w:pPr>
      <w:r w:rsidRPr="001E4BBE">
        <w:rPr>
          <w:rFonts w:ascii="Poppins" w:hAnsi="Poppins" w:cs="Poppins"/>
          <w:color w:val="E20000"/>
          <w:sz w:val="16"/>
          <w:lang w:val="es-MX"/>
        </w:rPr>
        <w:t>11560 Polanco, CDMX</w:t>
      </w:r>
    </w:p>
    <w:p w14:paraId="150E20CA" w14:textId="77777777" w:rsidR="00DA5F0F" w:rsidRPr="001D7D59" w:rsidRDefault="00DA5F0F" w:rsidP="00DA5F0F">
      <w:pPr>
        <w:ind w:left="-851" w:right="-1468"/>
        <w:rPr>
          <w:rFonts w:ascii="Poppins" w:hAnsi="Poppins" w:cs="Poppins"/>
          <w:color w:val="E20000"/>
          <w:sz w:val="8"/>
          <w:szCs w:val="8"/>
          <w:lang w:val="es-MX"/>
        </w:rPr>
      </w:pPr>
    </w:p>
    <w:p w14:paraId="5A0CA286" w14:textId="77777777" w:rsidR="00DA5F0F" w:rsidRPr="001E4BBE" w:rsidRDefault="00DA5F0F" w:rsidP="00DA5F0F">
      <w:pPr>
        <w:ind w:left="-851" w:right="-1097"/>
        <w:rPr>
          <w:rFonts w:ascii="Poppins" w:hAnsi="Poppins" w:cs="Poppins"/>
          <w:color w:val="E20000"/>
          <w:sz w:val="16"/>
          <w:lang w:val="es-MX"/>
        </w:rPr>
      </w:pPr>
      <w:r w:rsidRPr="001E4BBE">
        <w:rPr>
          <w:rFonts w:ascii="Poppins" w:hAnsi="Poppins" w:cs="Poppins"/>
          <w:color w:val="E20000"/>
          <w:sz w:val="16"/>
          <w:lang w:val="es-MX"/>
        </w:rPr>
        <w:t xml:space="preserve">E-mail: </w:t>
      </w:r>
      <w:r w:rsidRPr="001E4BBE">
        <w:rPr>
          <w:rFonts w:ascii="Poppins" w:hAnsi="Poppins" w:cs="Poppins"/>
          <w:color w:val="E20000"/>
          <w:sz w:val="16"/>
          <w:lang w:val="es-MX"/>
        </w:rPr>
        <w:tab/>
        <w:t>info.mexico@maginternational.org</w:t>
      </w:r>
    </w:p>
    <w:p w14:paraId="31C3D0E9" w14:textId="77777777" w:rsidR="00DA5F0F" w:rsidRPr="001D7D59" w:rsidRDefault="00DA5F0F" w:rsidP="00DA5F0F">
      <w:pPr>
        <w:ind w:left="-851"/>
        <w:rPr>
          <w:rFonts w:ascii="Poppins" w:hAnsi="Poppins" w:cs="Poppins"/>
          <w:color w:val="E20000"/>
          <w:sz w:val="8"/>
          <w:szCs w:val="8"/>
          <w:lang w:val="es-MX"/>
        </w:rPr>
      </w:pPr>
    </w:p>
    <w:p w14:paraId="40325981" w14:textId="0523614D" w:rsidR="00DA5F0F" w:rsidRPr="001B3BB6" w:rsidRDefault="00DA5F0F" w:rsidP="596CBBBD">
      <w:pPr>
        <w:ind w:left="-851" w:right="-955"/>
        <w:rPr>
          <w:rFonts w:ascii="Poppins" w:hAnsi="Poppins" w:cs="Poppins"/>
          <w:sz w:val="16"/>
          <w:szCs w:val="16"/>
          <w:highlight w:val="yellow"/>
          <w:lang w:val="es-MX"/>
        </w:rPr>
      </w:pPr>
      <w:r w:rsidRPr="596CBBBD">
        <w:rPr>
          <w:rFonts w:ascii="Poppins" w:hAnsi="Poppins" w:cs="Poppins"/>
          <w:color w:val="E20000"/>
          <w:sz w:val="28"/>
          <w:szCs w:val="28"/>
          <w:lang w:val="es-MX"/>
        </w:rPr>
        <w:t>www.maginternational.org</w:t>
      </w:r>
      <w:r w:rsidRPr="00A56EF1">
        <w:rPr>
          <w:lang w:val="es-MX"/>
        </w:rPr>
        <w:tab/>
      </w:r>
      <w:r w:rsidRPr="596CBBBD">
        <w:rPr>
          <w:rFonts w:ascii="Poppins" w:hAnsi="Poppins" w:cs="Poppins"/>
          <w:color w:val="E20000"/>
          <w:sz w:val="28"/>
          <w:szCs w:val="28"/>
          <w:lang w:val="es-MX"/>
        </w:rPr>
        <w:t xml:space="preserve">          </w:t>
      </w:r>
      <w:r w:rsidRPr="00A56EF1">
        <w:rPr>
          <w:lang w:val="es-MX"/>
        </w:rPr>
        <w:tab/>
      </w:r>
      <w:r w:rsidRPr="00A56EF1">
        <w:rPr>
          <w:lang w:val="es-MX"/>
        </w:rPr>
        <w:tab/>
      </w:r>
      <w:r w:rsidRPr="00A56EF1">
        <w:rPr>
          <w:lang w:val="es-MX"/>
        </w:rPr>
        <w:tab/>
      </w:r>
      <w:r w:rsidRPr="00A56EF1">
        <w:rPr>
          <w:lang w:val="es-MX"/>
        </w:rPr>
        <w:tab/>
      </w:r>
      <w:r w:rsidRPr="596CBBBD">
        <w:rPr>
          <w:rFonts w:ascii="Poppins" w:hAnsi="Poppins" w:cs="Poppins"/>
          <w:color w:val="E20000"/>
          <w:sz w:val="28"/>
          <w:szCs w:val="28"/>
          <w:lang w:val="es-MX"/>
        </w:rPr>
        <w:t xml:space="preserve">    </w:t>
      </w:r>
    </w:p>
    <w:p w14:paraId="3FC21794" w14:textId="77777777" w:rsidR="00037E63" w:rsidRPr="00DA5F0F" w:rsidRDefault="00037E63">
      <w:pPr>
        <w:ind w:left="-1560"/>
        <w:rPr>
          <w:rFonts w:ascii="Arial" w:hAnsi="Arial"/>
          <w:sz w:val="16"/>
          <w:lang w:val="es-MX"/>
        </w:rPr>
      </w:pPr>
    </w:p>
    <w:p w14:paraId="140F5EDC" w14:textId="17DE8669" w:rsidR="00037E63" w:rsidRPr="00DA5F0F" w:rsidRDefault="00277D47">
      <w:pPr>
        <w:rPr>
          <w:color w:val="C00000"/>
          <w:sz w:val="20"/>
          <w:lang w:val="es-MX"/>
        </w:rPr>
      </w:pPr>
      <w:r w:rsidRPr="001E4BBE">
        <w:rPr>
          <w:noProof/>
          <w:color w:val="C00000"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061BCC" wp14:editId="35F10536">
                <wp:simplePos x="0" y="0"/>
                <wp:positionH relativeFrom="column">
                  <wp:posOffset>-1323340</wp:posOffset>
                </wp:positionH>
                <wp:positionV relativeFrom="paragraph">
                  <wp:posOffset>132715</wp:posOffset>
                </wp:positionV>
                <wp:extent cx="7658100" cy="0"/>
                <wp:effectExtent l="0" t="38100" r="38100" b="3810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E2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787C451B">
              <v:line id="Line 10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e20000" strokeweight="6pt" from="-104.2pt,10.45pt" to="498.8pt,10.45pt" w14:anchorId="27EDFC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"/>
            </w:pict>
          </mc:Fallback>
        </mc:AlternateContent>
      </w:r>
    </w:p>
    <w:p w14:paraId="59A8EF35" w14:textId="77777777" w:rsidR="005544D3" w:rsidRDefault="005544D3" w:rsidP="005544D3">
      <w:pPr>
        <w:ind w:firstLine="720"/>
        <w:jc w:val="center"/>
        <w:rPr>
          <w:rFonts w:ascii="Calibri" w:hAnsi="Calibri" w:cs="Calibri"/>
          <w:b/>
          <w:sz w:val="22"/>
          <w:szCs w:val="22"/>
          <w:lang w:val="es-EC"/>
        </w:rPr>
      </w:pPr>
    </w:p>
    <w:p w14:paraId="7918A4C7" w14:textId="77777777" w:rsidR="005544D3" w:rsidRDefault="005544D3" w:rsidP="005544D3">
      <w:pPr>
        <w:ind w:firstLine="720"/>
        <w:jc w:val="center"/>
        <w:rPr>
          <w:rFonts w:ascii="Calibri" w:hAnsi="Calibri" w:cs="Calibri"/>
          <w:b/>
          <w:sz w:val="22"/>
          <w:szCs w:val="22"/>
          <w:lang w:val="es-EC"/>
        </w:rPr>
      </w:pPr>
    </w:p>
    <w:p w14:paraId="010AB790" w14:textId="77777777" w:rsidR="00507742" w:rsidRPr="00507742" w:rsidRDefault="00507742" w:rsidP="00507742">
      <w:pPr>
        <w:jc w:val="center"/>
        <w:rPr>
          <w:rFonts w:ascii="Calibri" w:hAnsi="Calibri" w:cs="Calibri"/>
          <w:b/>
          <w:szCs w:val="24"/>
          <w:lang w:val="es-MX"/>
        </w:rPr>
      </w:pPr>
      <w:r w:rsidRPr="00507742">
        <w:rPr>
          <w:rFonts w:ascii="Calibri" w:hAnsi="Calibri" w:cs="Calibri"/>
          <w:b/>
          <w:szCs w:val="24"/>
          <w:lang w:val="es-MX"/>
        </w:rPr>
        <w:t>Formulario VI - Presentación de oferta económica</w:t>
      </w:r>
    </w:p>
    <w:p w14:paraId="1330C5DD" w14:textId="77777777" w:rsidR="00507742" w:rsidRPr="00507742" w:rsidRDefault="00507742" w:rsidP="00507742">
      <w:pPr>
        <w:jc w:val="center"/>
        <w:rPr>
          <w:rFonts w:ascii="Calibri" w:hAnsi="Calibri" w:cs="Calibri"/>
          <w:b/>
          <w:szCs w:val="24"/>
          <w:lang w:val="es-MX"/>
        </w:rPr>
      </w:pPr>
    </w:p>
    <w:p w14:paraId="51236BC1" w14:textId="0049D1A0" w:rsidR="00507742" w:rsidRPr="00507742" w:rsidRDefault="00507742" w:rsidP="00507742">
      <w:pPr>
        <w:widowControl w:val="0"/>
        <w:autoSpaceDE w:val="0"/>
        <w:autoSpaceDN w:val="0"/>
        <w:adjustRightInd w:val="0"/>
        <w:ind w:left="720"/>
        <w:jc w:val="center"/>
        <w:rPr>
          <w:rFonts w:ascii="Calibri" w:hAnsi="Calibri" w:cs="Calibri"/>
          <w:b/>
          <w:szCs w:val="24"/>
          <w:lang w:val="es-MX"/>
        </w:rPr>
      </w:pPr>
      <w:r w:rsidRPr="00507742">
        <w:rPr>
          <w:rFonts w:ascii="Calibri" w:hAnsi="Calibri" w:cs="Calibri"/>
          <w:b/>
          <w:szCs w:val="24"/>
          <w:lang w:val="es-MX"/>
        </w:rPr>
        <w:t>Proceso de licitación abierta para: Licitación abierta para la Adquisición de 9 barriles de</w:t>
      </w:r>
      <w:r w:rsidR="00EC3DFF">
        <w:rPr>
          <w:rFonts w:ascii="Calibri" w:hAnsi="Calibri" w:cs="Calibri"/>
          <w:b/>
          <w:szCs w:val="24"/>
          <w:lang w:val="es-MX"/>
        </w:rPr>
        <w:t xml:space="preserve"> 208 L/55 galones de</w:t>
      </w:r>
      <w:r w:rsidRPr="00507742">
        <w:rPr>
          <w:rFonts w:ascii="Calibri" w:hAnsi="Calibri" w:cs="Calibri"/>
          <w:b/>
          <w:szCs w:val="24"/>
          <w:lang w:val="es-MX"/>
        </w:rPr>
        <w:t xml:space="preserve"> aceite hidráulico VG46</w:t>
      </w:r>
    </w:p>
    <w:p w14:paraId="56E9A07E" w14:textId="77777777" w:rsidR="00507742" w:rsidRDefault="00507742" w:rsidP="00507742">
      <w:pPr>
        <w:widowControl w:val="0"/>
        <w:autoSpaceDE w:val="0"/>
        <w:autoSpaceDN w:val="0"/>
        <w:adjustRightInd w:val="0"/>
        <w:ind w:left="720"/>
        <w:rPr>
          <w:rFonts w:ascii="Calibri" w:hAnsi="Calibri" w:cs="Calibri"/>
          <w:b/>
          <w:sz w:val="22"/>
          <w:szCs w:val="22"/>
          <w:lang w:val="es-MX"/>
        </w:rPr>
      </w:pPr>
    </w:p>
    <w:p w14:paraId="5F4215F1" w14:textId="77777777" w:rsidR="002D24A8" w:rsidRPr="00507742" w:rsidRDefault="002D24A8" w:rsidP="00507742">
      <w:pPr>
        <w:widowControl w:val="0"/>
        <w:autoSpaceDE w:val="0"/>
        <w:autoSpaceDN w:val="0"/>
        <w:adjustRightInd w:val="0"/>
        <w:ind w:left="720"/>
        <w:rPr>
          <w:rFonts w:ascii="Calibri" w:hAnsi="Calibri" w:cs="Calibri"/>
          <w:b/>
          <w:sz w:val="22"/>
          <w:szCs w:val="22"/>
          <w:lang w:val="es-MX"/>
        </w:rPr>
      </w:pPr>
    </w:p>
    <w:p w14:paraId="5BBEEDF8" w14:textId="77777777" w:rsidR="00507742" w:rsidRPr="002D24A8" w:rsidRDefault="0385C0E1" w:rsidP="008A6A9B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2D24A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Datos del </w:t>
      </w:r>
      <w:proofErr w:type="spellStart"/>
      <w:r w:rsidRPr="002D24A8">
        <w:rPr>
          <w:rFonts w:ascii="Calibri" w:hAnsi="Calibri" w:cs="Calibri"/>
          <w:b/>
          <w:bCs/>
          <w:color w:val="000000" w:themeColor="text1"/>
          <w:sz w:val="22"/>
          <w:szCs w:val="22"/>
        </w:rPr>
        <w:t>proveedor</w:t>
      </w:r>
      <w:proofErr w:type="spellEnd"/>
      <w:r w:rsidRPr="002D24A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: </w:t>
      </w:r>
    </w:p>
    <w:tbl>
      <w:tblPr>
        <w:tblpPr w:leftFromText="180" w:rightFromText="180" w:vertAnchor="text" w:horzAnchor="margin" w:tblpXSpec="center" w:tblpY="112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061"/>
      </w:tblGrid>
      <w:tr w:rsidR="00F3716C" w:rsidRPr="002D24A8" w14:paraId="36B8F10B" w14:textId="77777777" w:rsidTr="002D24A8">
        <w:trPr>
          <w:trHeight w:val="363"/>
        </w:trPr>
        <w:tc>
          <w:tcPr>
            <w:tcW w:w="3114" w:type="dxa"/>
          </w:tcPr>
          <w:p w14:paraId="333C074B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 xml:space="preserve">Nombre del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proveedor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0F0A6F5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</w:tcPr>
          <w:p w14:paraId="4B41CF42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3615284B" w14:textId="77777777" w:rsidTr="002D24A8">
        <w:trPr>
          <w:trHeight w:val="363"/>
        </w:trPr>
        <w:tc>
          <w:tcPr>
            <w:tcW w:w="3114" w:type="dxa"/>
          </w:tcPr>
          <w:p w14:paraId="7003F335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>RFC</w:t>
            </w:r>
          </w:p>
        </w:tc>
        <w:tc>
          <w:tcPr>
            <w:tcW w:w="6061" w:type="dxa"/>
          </w:tcPr>
          <w:p w14:paraId="62962BA4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615F9D1E" w14:textId="77777777" w:rsidTr="002D24A8">
        <w:trPr>
          <w:trHeight w:val="549"/>
        </w:trPr>
        <w:tc>
          <w:tcPr>
            <w:tcW w:w="3114" w:type="dxa"/>
          </w:tcPr>
          <w:p w14:paraId="64B7866F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Dirección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 completa:</w:t>
            </w:r>
          </w:p>
        </w:tc>
        <w:tc>
          <w:tcPr>
            <w:tcW w:w="6061" w:type="dxa"/>
          </w:tcPr>
          <w:p w14:paraId="6FAD2B36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1FB66828" w14:textId="77777777" w:rsidTr="002D24A8">
        <w:trPr>
          <w:trHeight w:val="549"/>
        </w:trPr>
        <w:tc>
          <w:tcPr>
            <w:tcW w:w="3114" w:type="dxa"/>
          </w:tcPr>
          <w:p w14:paraId="2C1B7452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Número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/s de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teléfono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6061" w:type="dxa"/>
          </w:tcPr>
          <w:p w14:paraId="344A4143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5D030DC6" w14:textId="77777777" w:rsidTr="002D24A8">
        <w:trPr>
          <w:trHeight w:val="549"/>
        </w:trPr>
        <w:tc>
          <w:tcPr>
            <w:tcW w:w="3114" w:type="dxa"/>
          </w:tcPr>
          <w:p w14:paraId="33C67E94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Dirección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correo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electrónico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6061" w:type="dxa"/>
          </w:tcPr>
          <w:p w14:paraId="60F2C882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3D6E5226" w14:textId="77777777" w:rsidTr="002D24A8">
        <w:trPr>
          <w:trHeight w:val="549"/>
        </w:trPr>
        <w:tc>
          <w:tcPr>
            <w:tcW w:w="3114" w:type="dxa"/>
          </w:tcPr>
          <w:p w14:paraId="59344A02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2D24A8">
              <w:rPr>
                <w:rFonts w:ascii="Calibri" w:hAnsi="Calibri" w:cs="Calibri"/>
                <w:sz w:val="22"/>
                <w:szCs w:val="22"/>
                <w:lang w:val="es-MX"/>
              </w:rPr>
              <w:t>Año de creación de la empresa:</w:t>
            </w:r>
          </w:p>
        </w:tc>
        <w:tc>
          <w:tcPr>
            <w:tcW w:w="6061" w:type="dxa"/>
          </w:tcPr>
          <w:p w14:paraId="460809D7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F3716C" w:rsidRPr="002D24A8" w14:paraId="6BA3F159" w14:textId="77777777" w:rsidTr="002D24A8">
        <w:trPr>
          <w:trHeight w:val="549"/>
        </w:trPr>
        <w:tc>
          <w:tcPr>
            <w:tcW w:w="3114" w:type="dxa"/>
          </w:tcPr>
          <w:p w14:paraId="4C525BDD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 xml:space="preserve">Moneda de la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oferta</w:t>
            </w:r>
            <w:proofErr w:type="spellEnd"/>
          </w:p>
        </w:tc>
        <w:tc>
          <w:tcPr>
            <w:tcW w:w="6061" w:type="dxa"/>
          </w:tcPr>
          <w:p w14:paraId="0E9B01E2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10CAFBDE" w14:textId="77777777" w:rsidTr="002D24A8">
        <w:trPr>
          <w:trHeight w:val="549"/>
        </w:trPr>
        <w:tc>
          <w:tcPr>
            <w:tcW w:w="3114" w:type="dxa"/>
          </w:tcPr>
          <w:p w14:paraId="0B6ED0A8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Precios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válidos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 hasta:</w:t>
            </w:r>
          </w:p>
        </w:tc>
        <w:tc>
          <w:tcPr>
            <w:tcW w:w="6061" w:type="dxa"/>
          </w:tcPr>
          <w:p w14:paraId="3547711B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716C" w:rsidRPr="002D24A8" w14:paraId="143231C9" w14:textId="77777777" w:rsidTr="002D24A8">
        <w:trPr>
          <w:trHeight w:val="549"/>
        </w:trPr>
        <w:tc>
          <w:tcPr>
            <w:tcW w:w="3114" w:type="dxa"/>
          </w:tcPr>
          <w:p w14:paraId="562D2C12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Plazo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 de </w:t>
            </w: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entrega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</w:tc>
        <w:tc>
          <w:tcPr>
            <w:tcW w:w="6061" w:type="dxa"/>
          </w:tcPr>
          <w:p w14:paraId="1E007FC4" w14:textId="77777777" w:rsidR="00F3716C" w:rsidRPr="002D24A8" w:rsidRDefault="00F3716C" w:rsidP="00F3716C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6BC2806" w14:textId="77777777" w:rsidR="00507742" w:rsidRPr="002D24A8" w:rsidRDefault="00507742" w:rsidP="00507742">
      <w:pPr>
        <w:widowControl w:val="0"/>
        <w:autoSpaceDE w:val="0"/>
        <w:autoSpaceDN w:val="0"/>
        <w:adjustRightInd w:val="0"/>
        <w:ind w:left="2160"/>
        <w:rPr>
          <w:rFonts w:ascii="Calibri" w:hAnsi="Calibri" w:cs="Calibri"/>
          <w:b/>
          <w:bCs/>
          <w:iCs/>
          <w:color w:val="000000"/>
          <w:sz w:val="22"/>
          <w:szCs w:val="22"/>
        </w:rPr>
      </w:pPr>
    </w:p>
    <w:p w14:paraId="6BAF9C57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562665BD" w14:textId="77777777" w:rsidR="00362899" w:rsidRPr="002D24A8" w:rsidRDefault="00507742" w:rsidP="00507742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  <w:r w:rsidRPr="002D24A8">
        <w:rPr>
          <w:rFonts w:ascii="Calibri" w:hAnsi="Calibri" w:cs="Calibri"/>
          <w:b/>
          <w:bCs/>
          <w:iCs/>
          <w:color w:val="000000"/>
          <w:sz w:val="22"/>
          <w:szCs w:val="22"/>
        </w:rPr>
        <w:br w:type="page"/>
      </w:r>
    </w:p>
    <w:tbl>
      <w:tblPr>
        <w:tblpPr w:leftFromText="180" w:rightFromText="180" w:vertAnchor="text" w:horzAnchor="margin" w:tblpXSpec="center" w:tblpY="283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100"/>
        <w:gridCol w:w="3402"/>
        <w:gridCol w:w="1153"/>
        <w:gridCol w:w="1540"/>
        <w:gridCol w:w="980"/>
      </w:tblGrid>
      <w:tr w:rsidR="00362899" w:rsidRPr="002D24A8" w14:paraId="3318E553" w14:textId="77777777" w:rsidTr="00362899">
        <w:trPr>
          <w:cantSplit/>
          <w:trHeight w:val="454"/>
        </w:trPr>
        <w:tc>
          <w:tcPr>
            <w:tcW w:w="990" w:type="dxa"/>
            <w:shd w:val="clear" w:color="auto" w:fill="D9D9D9"/>
            <w:vAlign w:val="center"/>
          </w:tcPr>
          <w:p w14:paraId="1A19EDFC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Ítem</w:t>
            </w:r>
            <w:proofErr w:type="spellEnd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2100" w:type="dxa"/>
            <w:shd w:val="clear" w:color="auto" w:fill="D9D9D9"/>
            <w:vAlign w:val="center"/>
          </w:tcPr>
          <w:p w14:paraId="6FCBACB8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>Descripción</w:t>
            </w:r>
            <w:proofErr w:type="spellEnd"/>
          </w:p>
        </w:tc>
        <w:tc>
          <w:tcPr>
            <w:tcW w:w="3402" w:type="dxa"/>
            <w:shd w:val="clear" w:color="auto" w:fill="D9D9D9"/>
            <w:vAlign w:val="center"/>
          </w:tcPr>
          <w:p w14:paraId="73ADF651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MX"/>
              </w:rPr>
            </w:pPr>
            <w:r w:rsidRPr="002D24A8">
              <w:rPr>
                <w:rFonts w:ascii="Calibri" w:hAnsi="Calibri" w:cs="Calibri"/>
                <w:b/>
                <w:sz w:val="22"/>
                <w:szCs w:val="22"/>
                <w:lang w:val="es-MX"/>
              </w:rPr>
              <w:t>Especificación Ofertada</w:t>
            </w:r>
          </w:p>
          <w:p w14:paraId="73CF7BC8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es-MX"/>
              </w:rPr>
            </w:pPr>
            <w:r w:rsidRPr="002D24A8">
              <w:rPr>
                <w:rFonts w:ascii="Calibri" w:hAnsi="Calibri" w:cs="Calibri"/>
                <w:b/>
                <w:sz w:val="22"/>
                <w:szCs w:val="22"/>
                <w:lang w:val="es-MX"/>
              </w:rPr>
              <w:t xml:space="preserve">(el oferente deberá incluir las características del producto; Marca; cód.; fecha de </w:t>
            </w: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  <w:lang w:val="es-MX"/>
              </w:rPr>
              <w:t>exp</w:t>
            </w:r>
            <w:proofErr w:type="spellEnd"/>
            <w:r w:rsidRPr="002D24A8">
              <w:rPr>
                <w:rFonts w:ascii="Calibri" w:hAnsi="Calibri" w:cs="Calibri"/>
                <w:b/>
                <w:sz w:val="22"/>
                <w:szCs w:val="22"/>
                <w:lang w:val="es-MX"/>
              </w:rPr>
              <w:t>; etc.)</w:t>
            </w:r>
          </w:p>
        </w:tc>
        <w:tc>
          <w:tcPr>
            <w:tcW w:w="1153" w:type="dxa"/>
            <w:shd w:val="clear" w:color="auto" w:fill="D9D9D9"/>
            <w:vAlign w:val="center"/>
          </w:tcPr>
          <w:p w14:paraId="79CC9952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>Cantidad</w:t>
            </w:r>
            <w:proofErr w:type="spellEnd"/>
          </w:p>
        </w:tc>
        <w:tc>
          <w:tcPr>
            <w:tcW w:w="1540" w:type="dxa"/>
            <w:shd w:val="clear" w:color="auto" w:fill="D9D9D9"/>
            <w:vAlign w:val="center"/>
          </w:tcPr>
          <w:p w14:paraId="3922CDC2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>Precio</w:t>
            </w:r>
            <w:proofErr w:type="spellEnd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>unitario</w:t>
            </w:r>
            <w:proofErr w:type="spellEnd"/>
          </w:p>
        </w:tc>
        <w:tc>
          <w:tcPr>
            <w:tcW w:w="980" w:type="dxa"/>
            <w:shd w:val="clear" w:color="auto" w:fill="D9D9D9"/>
            <w:vAlign w:val="center"/>
          </w:tcPr>
          <w:p w14:paraId="073C65C5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>Precio</w:t>
            </w:r>
            <w:proofErr w:type="spellEnd"/>
            <w:r w:rsidRPr="002D24A8">
              <w:rPr>
                <w:rFonts w:ascii="Calibri" w:hAnsi="Calibri" w:cs="Calibri"/>
                <w:b/>
                <w:sz w:val="22"/>
                <w:szCs w:val="22"/>
              </w:rPr>
              <w:t xml:space="preserve"> total</w:t>
            </w:r>
          </w:p>
        </w:tc>
      </w:tr>
      <w:tr w:rsidR="00362899" w:rsidRPr="002D24A8" w14:paraId="0AD93728" w14:textId="77777777" w:rsidTr="00362899">
        <w:trPr>
          <w:cantSplit/>
          <w:trHeight w:val="486"/>
        </w:trPr>
        <w:tc>
          <w:tcPr>
            <w:tcW w:w="990" w:type="dxa"/>
            <w:vAlign w:val="center"/>
          </w:tcPr>
          <w:p w14:paraId="5D2261D0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F5F67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BA90A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s-EC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0CE6F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C3E16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68996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3186F3CD" w14:textId="77777777" w:rsidTr="00362899">
        <w:trPr>
          <w:cantSplit/>
          <w:trHeight w:val="486"/>
        </w:trPr>
        <w:tc>
          <w:tcPr>
            <w:tcW w:w="990" w:type="dxa"/>
            <w:vAlign w:val="center"/>
          </w:tcPr>
          <w:p w14:paraId="4A25B027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3B1F8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2F3CDB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s-EC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E5527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5B0D4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D9201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58DB17D0" w14:textId="77777777" w:rsidTr="00362899">
        <w:trPr>
          <w:cantSplit/>
          <w:trHeight w:val="486"/>
        </w:trPr>
        <w:tc>
          <w:tcPr>
            <w:tcW w:w="990" w:type="dxa"/>
            <w:vAlign w:val="center"/>
          </w:tcPr>
          <w:p w14:paraId="2143C53C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24665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361FD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s-EC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303D2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6721E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4D924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16BD74C3" w14:textId="77777777" w:rsidTr="00362899">
        <w:trPr>
          <w:cantSplit/>
          <w:trHeight w:val="486"/>
        </w:trPr>
        <w:tc>
          <w:tcPr>
            <w:tcW w:w="990" w:type="dxa"/>
            <w:vAlign w:val="center"/>
          </w:tcPr>
          <w:p w14:paraId="682D6951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E31B4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581BC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s-EC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BEDDBE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D90B2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4F239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4A96CBEC" w14:textId="77777777" w:rsidTr="00362899">
        <w:trPr>
          <w:cantSplit/>
          <w:trHeight w:val="486"/>
        </w:trPr>
        <w:tc>
          <w:tcPr>
            <w:tcW w:w="990" w:type="dxa"/>
            <w:vAlign w:val="center"/>
          </w:tcPr>
          <w:p w14:paraId="7D3520A6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268E7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F55A2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s-EC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B52176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17E37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3CF5B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68DC46DE" w14:textId="77777777" w:rsidTr="00362899">
        <w:trPr>
          <w:cantSplit/>
          <w:trHeight w:val="486"/>
        </w:trPr>
        <w:tc>
          <w:tcPr>
            <w:tcW w:w="990" w:type="dxa"/>
            <w:vAlign w:val="center"/>
          </w:tcPr>
          <w:p w14:paraId="1619EBF0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D096F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FF0D2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s-EC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667C1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72B2F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07C46" w14:textId="77777777" w:rsidR="00362899" w:rsidRPr="002D24A8" w:rsidRDefault="00362899" w:rsidP="0036289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3BED571A" w14:textId="77777777" w:rsidTr="00362899">
        <w:trPr>
          <w:cantSplit/>
          <w:trHeight w:hRule="exact" w:val="509"/>
        </w:trPr>
        <w:tc>
          <w:tcPr>
            <w:tcW w:w="7645" w:type="dxa"/>
            <w:gridSpan w:val="4"/>
          </w:tcPr>
          <w:p w14:paraId="6597B0C0" w14:textId="77777777" w:rsidR="00362899" w:rsidRPr="002D24A8" w:rsidRDefault="00362899" w:rsidP="003628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>Subtotal</w:t>
            </w:r>
          </w:p>
        </w:tc>
        <w:tc>
          <w:tcPr>
            <w:tcW w:w="2520" w:type="dxa"/>
            <w:gridSpan w:val="2"/>
          </w:tcPr>
          <w:p w14:paraId="0764AA7E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51214F72" w14:textId="77777777" w:rsidTr="00362899">
        <w:trPr>
          <w:cantSplit/>
          <w:trHeight w:hRule="exact" w:val="584"/>
        </w:trPr>
        <w:tc>
          <w:tcPr>
            <w:tcW w:w="7645" w:type="dxa"/>
            <w:gridSpan w:val="4"/>
          </w:tcPr>
          <w:p w14:paraId="1B33442F" w14:textId="77777777" w:rsidR="00362899" w:rsidRPr="002D24A8" w:rsidRDefault="00362899" w:rsidP="0036289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>IVA 16%</w:t>
            </w:r>
          </w:p>
        </w:tc>
        <w:tc>
          <w:tcPr>
            <w:tcW w:w="2520" w:type="dxa"/>
            <w:gridSpan w:val="2"/>
          </w:tcPr>
          <w:p w14:paraId="18CB7A58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3AFB0D30" w14:textId="77777777" w:rsidTr="00362899">
        <w:trPr>
          <w:cantSplit/>
          <w:trHeight w:val="513"/>
        </w:trPr>
        <w:tc>
          <w:tcPr>
            <w:tcW w:w="7645" w:type="dxa"/>
            <w:gridSpan w:val="4"/>
          </w:tcPr>
          <w:p w14:paraId="05F19B37" w14:textId="77777777" w:rsidR="00362899" w:rsidRPr="002D24A8" w:rsidRDefault="00362899" w:rsidP="0036289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2D24A8">
              <w:rPr>
                <w:rFonts w:ascii="Calibri" w:hAnsi="Calibri" w:cs="Calibri"/>
                <w:b/>
                <w:sz w:val="22"/>
                <w:szCs w:val="22"/>
              </w:rPr>
              <w:t xml:space="preserve">PRECIO TOTAL </w:t>
            </w:r>
          </w:p>
        </w:tc>
        <w:tc>
          <w:tcPr>
            <w:tcW w:w="2520" w:type="dxa"/>
            <w:gridSpan w:val="2"/>
          </w:tcPr>
          <w:p w14:paraId="20DC3572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B0DAD7E" w14:textId="5545143E" w:rsidR="00507742" w:rsidRDefault="00507742" w:rsidP="00507742">
      <w:pPr>
        <w:rPr>
          <w:rFonts w:ascii="Calibri" w:hAnsi="Calibri" w:cs="Calibri"/>
          <w:b/>
          <w:bCs/>
          <w:iCs/>
          <w:color w:val="000000"/>
          <w:sz w:val="22"/>
          <w:szCs w:val="22"/>
        </w:rPr>
      </w:pPr>
      <w:proofErr w:type="spellStart"/>
      <w:r w:rsidRPr="002D24A8">
        <w:rPr>
          <w:rFonts w:ascii="Calibri" w:hAnsi="Calibri" w:cs="Calibri"/>
          <w:b/>
          <w:bCs/>
          <w:iCs/>
          <w:color w:val="000000"/>
          <w:sz w:val="22"/>
          <w:szCs w:val="22"/>
        </w:rPr>
        <w:t>Oferta</w:t>
      </w:r>
      <w:proofErr w:type="spellEnd"/>
      <w:r w:rsidRPr="002D24A8">
        <w:rPr>
          <w:rFonts w:ascii="Calibri" w:hAnsi="Calibri" w:cs="Calibri"/>
          <w:b/>
          <w:bCs/>
          <w:iCs/>
          <w:color w:val="000000"/>
          <w:sz w:val="22"/>
          <w:szCs w:val="22"/>
        </w:rPr>
        <w:t xml:space="preserve"> </w:t>
      </w:r>
      <w:proofErr w:type="spellStart"/>
      <w:r w:rsidRPr="002D24A8">
        <w:rPr>
          <w:rFonts w:ascii="Calibri" w:hAnsi="Calibri" w:cs="Calibri"/>
          <w:b/>
          <w:bCs/>
          <w:iCs/>
          <w:color w:val="000000"/>
          <w:sz w:val="22"/>
          <w:szCs w:val="22"/>
        </w:rPr>
        <w:t>económica</w:t>
      </w:r>
      <w:proofErr w:type="spellEnd"/>
      <w:r w:rsidRPr="002D24A8">
        <w:rPr>
          <w:rFonts w:ascii="Calibri" w:hAnsi="Calibri" w:cs="Calibri"/>
          <w:b/>
          <w:bCs/>
          <w:iCs/>
          <w:color w:val="000000"/>
          <w:sz w:val="22"/>
          <w:szCs w:val="22"/>
        </w:rPr>
        <w:t>:</w:t>
      </w:r>
    </w:p>
    <w:p w14:paraId="73BC708A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1F364E27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tbl>
      <w:tblPr>
        <w:tblpPr w:leftFromText="180" w:rightFromText="180" w:vertAnchor="text" w:horzAnchor="margin" w:tblpXSpec="center" w:tblpY="72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7"/>
        <w:gridCol w:w="5693"/>
      </w:tblGrid>
      <w:tr w:rsidR="00362899" w:rsidRPr="002D24A8" w14:paraId="5E9104AB" w14:textId="77777777" w:rsidTr="002D24A8">
        <w:trPr>
          <w:trHeight w:val="315"/>
        </w:trPr>
        <w:tc>
          <w:tcPr>
            <w:tcW w:w="4367" w:type="dxa"/>
            <w:noWrap/>
          </w:tcPr>
          <w:p w14:paraId="0C8D8D0B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2D24A8">
              <w:rPr>
                <w:rFonts w:ascii="Calibri" w:hAnsi="Calibri" w:cs="Calibri"/>
                <w:sz w:val="22"/>
                <w:szCs w:val="22"/>
                <w:lang w:val="es-MX"/>
              </w:rPr>
              <w:t>Firma y sello del proveedor:</w:t>
            </w:r>
          </w:p>
        </w:tc>
        <w:tc>
          <w:tcPr>
            <w:tcW w:w="5693" w:type="dxa"/>
            <w:noWrap/>
          </w:tcPr>
          <w:p w14:paraId="2D6884E9" w14:textId="77777777" w:rsidR="00362899" w:rsidRPr="002D24A8" w:rsidRDefault="00362899" w:rsidP="00362899">
            <w:pPr>
              <w:outlineLvl w:val="0"/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  <w:p w14:paraId="1DBFB50A" w14:textId="77777777" w:rsidR="00362899" w:rsidRPr="002D24A8" w:rsidRDefault="00362899" w:rsidP="00362899">
            <w:pPr>
              <w:outlineLvl w:val="0"/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362899" w:rsidRPr="002D24A8" w14:paraId="114289ED" w14:textId="77777777" w:rsidTr="002D24A8">
        <w:trPr>
          <w:trHeight w:val="315"/>
        </w:trPr>
        <w:tc>
          <w:tcPr>
            <w:tcW w:w="4367" w:type="dxa"/>
            <w:noWrap/>
          </w:tcPr>
          <w:p w14:paraId="7C6CEB42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 xml:space="preserve">Nombre: </w:t>
            </w:r>
          </w:p>
        </w:tc>
        <w:tc>
          <w:tcPr>
            <w:tcW w:w="5693" w:type="dxa"/>
            <w:noWrap/>
          </w:tcPr>
          <w:p w14:paraId="798A4CB1" w14:textId="77777777" w:rsidR="00362899" w:rsidRPr="002D24A8" w:rsidRDefault="00362899" w:rsidP="00362899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  <w:p w14:paraId="49AD1D1C" w14:textId="77777777" w:rsidR="00362899" w:rsidRPr="002D24A8" w:rsidRDefault="00362899" w:rsidP="00362899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1687A88A" w14:textId="77777777" w:rsidTr="002D24A8">
        <w:trPr>
          <w:trHeight w:val="315"/>
        </w:trPr>
        <w:tc>
          <w:tcPr>
            <w:tcW w:w="4367" w:type="dxa"/>
            <w:noWrap/>
          </w:tcPr>
          <w:p w14:paraId="40B1F8E7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  <w:r w:rsidRPr="002D24A8">
              <w:rPr>
                <w:rFonts w:ascii="Calibri" w:hAnsi="Calibri" w:cs="Calibri"/>
                <w:sz w:val="22"/>
                <w:szCs w:val="22"/>
              </w:rPr>
              <w:t>Cargo:</w:t>
            </w:r>
          </w:p>
          <w:p w14:paraId="06A68B6A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93" w:type="dxa"/>
            <w:noWrap/>
          </w:tcPr>
          <w:p w14:paraId="3E3F1EA6" w14:textId="77777777" w:rsidR="00362899" w:rsidRPr="002D24A8" w:rsidRDefault="00362899" w:rsidP="00362899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2899" w:rsidRPr="002D24A8" w14:paraId="0BFE091B" w14:textId="77777777" w:rsidTr="002D24A8">
        <w:trPr>
          <w:trHeight w:val="315"/>
        </w:trPr>
        <w:tc>
          <w:tcPr>
            <w:tcW w:w="4367" w:type="dxa"/>
            <w:noWrap/>
          </w:tcPr>
          <w:p w14:paraId="6D596EA0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D24A8">
              <w:rPr>
                <w:rFonts w:ascii="Calibri" w:hAnsi="Calibri" w:cs="Calibri"/>
                <w:sz w:val="22"/>
                <w:szCs w:val="22"/>
              </w:rPr>
              <w:t>Fecha</w:t>
            </w:r>
            <w:proofErr w:type="spellEnd"/>
            <w:r w:rsidRPr="002D24A8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AF5EEAE" w14:textId="77777777" w:rsidR="00362899" w:rsidRPr="002D24A8" w:rsidRDefault="00362899" w:rsidP="0036289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93" w:type="dxa"/>
            <w:noWrap/>
          </w:tcPr>
          <w:p w14:paraId="67D25B1B" w14:textId="77777777" w:rsidR="00362899" w:rsidRPr="002D24A8" w:rsidRDefault="00362899" w:rsidP="00362899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160F6ED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7FEDA3E2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5AB5015F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6D029105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16826228" w14:textId="77777777" w:rsidR="00507742" w:rsidRPr="002D24A8" w:rsidRDefault="00507742" w:rsidP="00507742">
      <w:pPr>
        <w:rPr>
          <w:rFonts w:ascii="Calibri" w:hAnsi="Calibri" w:cs="Calibri"/>
          <w:sz w:val="22"/>
          <w:szCs w:val="22"/>
        </w:rPr>
      </w:pPr>
    </w:p>
    <w:p w14:paraId="35B89299" w14:textId="77777777" w:rsidR="005544D3" w:rsidRPr="002D24A8" w:rsidRDefault="005544D3" w:rsidP="005544D3">
      <w:pPr>
        <w:rPr>
          <w:rFonts w:ascii="Calibri" w:hAnsi="Calibri" w:cs="Calibri"/>
          <w:sz w:val="22"/>
          <w:szCs w:val="22"/>
          <w:lang w:val="es-EC"/>
        </w:rPr>
      </w:pPr>
    </w:p>
    <w:p w14:paraId="3235FC02" w14:textId="77777777" w:rsidR="000D5574" w:rsidRPr="002D24A8" w:rsidRDefault="000D5574" w:rsidP="000A0184">
      <w:pPr>
        <w:ind w:left="-851" w:right="-955"/>
        <w:rPr>
          <w:rFonts w:asciiTheme="minorHAnsi" w:hAnsiTheme="minorHAnsi" w:cstheme="minorHAnsi"/>
          <w:b/>
          <w:bCs/>
          <w:sz w:val="22"/>
          <w:szCs w:val="22"/>
          <w:lang w:val="es-MX"/>
        </w:rPr>
      </w:pPr>
    </w:p>
    <w:p w14:paraId="2E63B1B1" w14:textId="77777777" w:rsidR="000D5574" w:rsidRDefault="000D5574" w:rsidP="000A0184">
      <w:pPr>
        <w:ind w:left="-851" w:right="-955"/>
        <w:rPr>
          <w:rFonts w:asciiTheme="minorHAnsi" w:hAnsiTheme="minorHAnsi" w:cstheme="minorHAnsi"/>
          <w:b/>
          <w:bCs/>
          <w:sz w:val="28"/>
          <w:szCs w:val="22"/>
          <w:lang w:val="es-MX"/>
        </w:rPr>
      </w:pPr>
    </w:p>
    <w:p w14:paraId="388DBD2C" w14:textId="5C11B543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  <w:r w:rsidRPr="000A0184">
        <w:rPr>
          <w:rFonts w:ascii="Poppins" w:eastAsiaTheme="minorEastAsia" w:hAnsi="Poppins" w:cs="Poppins"/>
          <w:b/>
          <w:bCs/>
          <w:noProof/>
          <w:color w:val="000000"/>
          <w:sz w:val="20"/>
          <w:lang w:val="es-MX" w:eastAsia="en-GB"/>
        </w:rPr>
        <w:t>Pauline Boyer</w:t>
      </w:r>
    </w:p>
    <w:p w14:paraId="5F437316" w14:textId="7C0AF9B8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  <w:r w:rsidRPr="000A0184">
        <w:rPr>
          <w:rFonts w:ascii="Poppins" w:eastAsiaTheme="minorEastAsia" w:hAnsi="Poppins" w:cs="Poppins"/>
          <w:noProof/>
          <w:color w:val="000000"/>
          <w:sz w:val="20"/>
          <w:lang w:val="es-MX" w:eastAsia="en-GB"/>
        </w:rPr>
        <w:t xml:space="preserve">Directora País </w:t>
      </w:r>
      <w:r w:rsidRPr="000A0184">
        <w:rPr>
          <w:rFonts w:ascii="Poppins" w:eastAsiaTheme="minorEastAsia" w:hAnsi="Poppins" w:cs="Poppins"/>
          <w:noProof/>
          <w:color w:val="000000"/>
          <w:sz w:val="20"/>
          <w:lang w:val="es-MX" w:eastAsia="en-GB"/>
        </w:rPr>
        <w:br/>
        <w:t>MAG México</w:t>
      </w:r>
    </w:p>
    <w:p w14:paraId="1038D31A" w14:textId="77777777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  <w:r w:rsidRPr="000A0184">
        <w:rPr>
          <w:rFonts w:ascii="Poppins" w:hAnsi="Poppins" w:cs="Poppins"/>
          <w:b/>
          <w:bCs/>
          <w:noProof/>
          <w:color w:val="E20000"/>
          <w:sz w:val="20"/>
        </w:rPr>
        <w:drawing>
          <wp:anchor distT="0" distB="0" distL="114300" distR="114300" simplePos="0" relativeHeight="251660288" behindDoc="0" locked="0" layoutInCell="1" allowOverlap="1" wp14:anchorId="5989EE32" wp14:editId="2E52F393">
            <wp:simplePos x="0" y="0"/>
            <wp:positionH relativeFrom="column">
              <wp:posOffset>-533400</wp:posOffset>
            </wp:positionH>
            <wp:positionV relativeFrom="paragraph">
              <wp:posOffset>43815</wp:posOffset>
            </wp:positionV>
            <wp:extent cx="1270000" cy="508000"/>
            <wp:effectExtent l="0" t="0" r="0" b="0"/>
            <wp:wrapTight wrapText="bothSides">
              <wp:wrapPolygon edited="0">
                <wp:start x="0" y="0"/>
                <wp:lineTo x="0" y="21060"/>
                <wp:lineTo x="21384" y="21060"/>
                <wp:lineTo x="2138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969923" w14:textId="77777777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</w:p>
    <w:p w14:paraId="3F4B5068" w14:textId="77777777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</w:p>
    <w:p w14:paraId="789BB830" w14:textId="6536595A" w:rsidR="000A0184" w:rsidRPr="006A437E" w:rsidRDefault="000A0184" w:rsidP="006A437E">
      <w:pPr>
        <w:ind w:left="-851" w:right="-955"/>
        <w:rPr>
          <w:rFonts w:ascii="Poppins" w:eastAsiaTheme="minorEastAsia" w:hAnsi="Poppins" w:cs="Poppins"/>
          <w:noProof/>
          <w:sz w:val="20"/>
          <w:lang w:val="es-MX" w:eastAsia="en-GB"/>
        </w:rPr>
      </w:pPr>
    </w:p>
    <w:sectPr w:rsidR="000A0184" w:rsidRPr="006A437E" w:rsidSect="003C4712">
      <w:footerReference w:type="default" r:id="rId11"/>
      <w:pgSz w:w="11899" w:h="16838"/>
      <w:pgMar w:top="709" w:right="1797" w:bottom="0" w:left="1890" w:header="0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3989E" w14:textId="77777777" w:rsidR="0007661C" w:rsidRDefault="0007661C">
      <w:r>
        <w:separator/>
      </w:r>
    </w:p>
  </w:endnote>
  <w:endnote w:type="continuationSeparator" w:id="0">
    <w:p w14:paraId="31B0E8ED" w14:textId="77777777" w:rsidR="0007661C" w:rsidRDefault="0007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EAE7" w14:textId="77777777" w:rsidR="00037E63" w:rsidRPr="001E4BBE" w:rsidRDefault="00037E63">
    <w:pPr>
      <w:pStyle w:val="Footer"/>
      <w:rPr>
        <w:lang w:val="es-MX"/>
      </w:rPr>
    </w:pPr>
  </w:p>
  <w:p w14:paraId="5A7E4575" w14:textId="77777777" w:rsidR="00037E63" w:rsidRPr="001E4BBE" w:rsidRDefault="00037E63">
    <w:pPr>
      <w:pStyle w:val="Footer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D7FD3" w14:textId="77777777" w:rsidR="0007661C" w:rsidRDefault="0007661C">
      <w:r>
        <w:separator/>
      </w:r>
    </w:p>
  </w:footnote>
  <w:footnote w:type="continuationSeparator" w:id="0">
    <w:p w14:paraId="53575333" w14:textId="77777777" w:rsidR="0007661C" w:rsidRDefault="0007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7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8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FB3D78"/>
    <w:multiLevelType w:val="hybridMultilevel"/>
    <w:tmpl w:val="D542F53E"/>
    <w:lvl w:ilvl="0" w:tplc="EA5EC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2836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6478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C85A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BA9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2A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E1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42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789C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79A84"/>
    <w:multiLevelType w:val="hybridMultilevel"/>
    <w:tmpl w:val="AF6405E8"/>
    <w:lvl w:ilvl="0" w:tplc="17D2433C">
      <w:start w:val="1"/>
      <w:numFmt w:val="bullet"/>
      <w:lvlText w:val=""/>
      <w:lvlJc w:val="left"/>
      <w:pPr>
        <w:ind w:left="504" w:hanging="432"/>
      </w:pPr>
      <w:rPr>
        <w:rFonts w:ascii="Symbol" w:hAnsi="Symbol" w:hint="default"/>
      </w:rPr>
    </w:lvl>
    <w:lvl w:ilvl="1" w:tplc="A1CA5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CAA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27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B8C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BA9E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20A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CF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B05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00BD"/>
    <w:multiLevelType w:val="hybridMultilevel"/>
    <w:tmpl w:val="0984798A"/>
    <w:lvl w:ilvl="0" w:tplc="79ECC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E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765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C98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228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360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6697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40F4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A0E1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2354"/>
    <w:multiLevelType w:val="hybridMultilevel"/>
    <w:tmpl w:val="7C50724C"/>
    <w:lvl w:ilvl="0" w:tplc="360A9446">
      <w:start w:val="1"/>
      <w:numFmt w:val="bullet"/>
      <w:lvlText w:val=""/>
      <w:lvlJc w:val="left"/>
      <w:pPr>
        <w:ind w:left="504" w:hanging="432"/>
      </w:pPr>
      <w:rPr>
        <w:rFonts w:ascii="Symbol" w:hAnsi="Symbol" w:hint="default"/>
      </w:rPr>
    </w:lvl>
    <w:lvl w:ilvl="1" w:tplc="BE6CD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C7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6A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89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8A63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C3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06F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632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01549"/>
    <w:multiLevelType w:val="multilevel"/>
    <w:tmpl w:val="949CB9A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bullet"/>
      <w:lvlText w:val=""/>
      <w:lvlJc w:val="left"/>
      <w:pPr>
        <w:ind w:left="201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10" w15:restartNumberingAfterBreak="0">
    <w:nsid w:val="26B81418"/>
    <w:multiLevelType w:val="hybridMultilevel"/>
    <w:tmpl w:val="C1CE8178"/>
    <w:lvl w:ilvl="0" w:tplc="7108B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83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90F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0EF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2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68C0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29C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AEB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F8F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9671F"/>
    <w:multiLevelType w:val="hybridMultilevel"/>
    <w:tmpl w:val="B8CE2690"/>
    <w:lvl w:ilvl="0" w:tplc="E8A21AA0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F20EB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C81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62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E873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E3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1C5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7A2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861B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E77CE"/>
    <w:multiLevelType w:val="hybridMultilevel"/>
    <w:tmpl w:val="A31297DE"/>
    <w:lvl w:ilvl="0" w:tplc="06569428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D2629DC"/>
    <w:multiLevelType w:val="hybridMultilevel"/>
    <w:tmpl w:val="8A06A206"/>
    <w:lvl w:ilvl="0" w:tplc="2BFE2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5ED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A6C8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3A5B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7CE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E6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23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4E6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3E6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0CC2"/>
    <w:multiLevelType w:val="hybridMultilevel"/>
    <w:tmpl w:val="5220F788"/>
    <w:lvl w:ilvl="0" w:tplc="B5A2AF46">
      <w:start w:val="1"/>
      <w:numFmt w:val="decimal"/>
      <w:lvlText w:val="%1."/>
      <w:lvlJc w:val="left"/>
      <w:pPr>
        <w:ind w:left="820" w:hanging="360"/>
      </w:pPr>
      <w:rPr>
        <w:rFonts w:ascii="Carlito" w:eastAsia="Carlito" w:hAnsi="Carlito" w:cs="Carlito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404D184">
      <w:start w:val="1"/>
      <w:numFmt w:val="lowerLetter"/>
      <w:lvlText w:val="%2."/>
      <w:lvlJc w:val="left"/>
      <w:pPr>
        <w:ind w:left="154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s-ES" w:eastAsia="en-US" w:bidi="ar-SA"/>
      </w:rPr>
    </w:lvl>
    <w:lvl w:ilvl="2" w:tplc="31D29A3C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5DC60170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4" w:tplc="A6A0D81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5" w:tplc="93163BB0">
      <w:numFmt w:val="bullet"/>
      <w:lvlText w:val="•"/>
      <w:lvlJc w:val="left"/>
      <w:pPr>
        <w:ind w:left="5122" w:hanging="360"/>
      </w:pPr>
      <w:rPr>
        <w:rFonts w:hint="default"/>
        <w:lang w:val="es-ES" w:eastAsia="en-US" w:bidi="ar-SA"/>
      </w:rPr>
    </w:lvl>
    <w:lvl w:ilvl="6" w:tplc="5202A5BA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65329608">
      <w:numFmt w:val="bullet"/>
      <w:lvlText w:val="•"/>
      <w:lvlJc w:val="left"/>
      <w:pPr>
        <w:ind w:left="6913" w:hanging="360"/>
      </w:pPr>
      <w:rPr>
        <w:rFonts w:hint="default"/>
        <w:lang w:val="es-ES" w:eastAsia="en-US" w:bidi="ar-SA"/>
      </w:rPr>
    </w:lvl>
    <w:lvl w:ilvl="8" w:tplc="5FB65DF2">
      <w:numFmt w:val="bullet"/>
      <w:lvlText w:val="•"/>
      <w:lvlJc w:val="left"/>
      <w:pPr>
        <w:ind w:left="7808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25B038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37D3901"/>
    <w:multiLevelType w:val="hybridMultilevel"/>
    <w:tmpl w:val="005C4200"/>
    <w:lvl w:ilvl="0" w:tplc="7E74A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7A9E6A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2" w:tplc="ECAAF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E0F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9652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EC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8C1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E08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0E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A62A9"/>
    <w:multiLevelType w:val="singleLevel"/>
    <w:tmpl w:val="2D24411C"/>
    <w:lvl w:ilvl="0">
      <w:start w:val="4"/>
      <w:numFmt w:val="decimal"/>
      <w:pStyle w:val="Heading3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3F707F27"/>
    <w:multiLevelType w:val="hybridMultilevel"/>
    <w:tmpl w:val="7C36BB48"/>
    <w:lvl w:ilvl="0" w:tplc="92DA445C">
      <w:start w:val="1"/>
      <w:numFmt w:val="bullet"/>
      <w:lvlText w:val=""/>
      <w:lvlJc w:val="left"/>
      <w:pPr>
        <w:tabs>
          <w:tab w:val="num" w:pos="-273"/>
        </w:tabs>
        <w:ind w:left="-273" w:hanging="360"/>
      </w:pPr>
      <w:rPr>
        <w:rFonts w:ascii="Symbol" w:hAnsi="Symbol" w:hint="default"/>
      </w:rPr>
    </w:lvl>
    <w:lvl w:ilvl="1" w:tplc="F8B26AC8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Wingdings" w:hint="default"/>
      </w:rPr>
    </w:lvl>
    <w:lvl w:ilvl="2" w:tplc="D788F914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3CEEFB3E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2FD2D30C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Wingdings" w:hint="default"/>
      </w:rPr>
    </w:lvl>
    <w:lvl w:ilvl="5" w:tplc="F4F29DC4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1D4638A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D387698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Wingdings" w:hint="default"/>
      </w:rPr>
    </w:lvl>
    <w:lvl w:ilvl="8" w:tplc="4A7CC3E8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19" w15:restartNumberingAfterBreak="0">
    <w:nsid w:val="46B0049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CA3670"/>
    <w:multiLevelType w:val="multilevel"/>
    <w:tmpl w:val="4ED809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CA3699"/>
    <w:multiLevelType w:val="hybridMultilevel"/>
    <w:tmpl w:val="6E02C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0B6501"/>
    <w:multiLevelType w:val="hybridMultilevel"/>
    <w:tmpl w:val="6B58A976"/>
    <w:lvl w:ilvl="0" w:tplc="300A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57347FF"/>
    <w:multiLevelType w:val="hybridMultilevel"/>
    <w:tmpl w:val="B554EEF2"/>
    <w:lvl w:ilvl="0" w:tplc="4F82A89A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B0E611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30D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569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68D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44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607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C2F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D4E6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C6FF2"/>
    <w:multiLevelType w:val="hybridMultilevel"/>
    <w:tmpl w:val="C10A41CC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5" w15:restartNumberingAfterBreak="0">
    <w:nsid w:val="5646C1D7"/>
    <w:multiLevelType w:val="hybridMultilevel"/>
    <w:tmpl w:val="B06ED86C"/>
    <w:lvl w:ilvl="0" w:tplc="451EDD3A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841A76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28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04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EE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462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886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F6EA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A6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793"/>
    <w:multiLevelType w:val="multilevel"/>
    <w:tmpl w:val="949CB9A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bullet"/>
      <w:lvlText w:val=""/>
      <w:lvlJc w:val="left"/>
      <w:pPr>
        <w:ind w:left="201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27" w15:restartNumberingAfterBreak="0">
    <w:nsid w:val="6432E9CF"/>
    <w:multiLevelType w:val="hybridMultilevel"/>
    <w:tmpl w:val="64383140"/>
    <w:lvl w:ilvl="0" w:tplc="EA845C00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D0A02F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A9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AC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68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A05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2B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AC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7E0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5578F"/>
    <w:multiLevelType w:val="hybridMultilevel"/>
    <w:tmpl w:val="5220F788"/>
    <w:lvl w:ilvl="0" w:tplc="B5A2AF46">
      <w:start w:val="1"/>
      <w:numFmt w:val="decimal"/>
      <w:lvlText w:val="%1."/>
      <w:lvlJc w:val="left"/>
      <w:pPr>
        <w:ind w:left="820" w:hanging="360"/>
      </w:pPr>
      <w:rPr>
        <w:rFonts w:ascii="Carlito" w:eastAsia="Carlito" w:hAnsi="Carlito" w:cs="Carlito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404D184">
      <w:start w:val="1"/>
      <w:numFmt w:val="lowerLetter"/>
      <w:lvlText w:val="%2."/>
      <w:lvlJc w:val="left"/>
      <w:pPr>
        <w:ind w:left="154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s-ES" w:eastAsia="en-US" w:bidi="ar-SA"/>
      </w:rPr>
    </w:lvl>
    <w:lvl w:ilvl="2" w:tplc="31D29A3C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5DC60170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4" w:tplc="A6A0D81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5" w:tplc="93163BB0">
      <w:numFmt w:val="bullet"/>
      <w:lvlText w:val="•"/>
      <w:lvlJc w:val="left"/>
      <w:pPr>
        <w:ind w:left="5122" w:hanging="360"/>
      </w:pPr>
      <w:rPr>
        <w:rFonts w:hint="default"/>
        <w:lang w:val="es-ES" w:eastAsia="en-US" w:bidi="ar-SA"/>
      </w:rPr>
    </w:lvl>
    <w:lvl w:ilvl="6" w:tplc="5202A5BA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65329608">
      <w:numFmt w:val="bullet"/>
      <w:lvlText w:val="•"/>
      <w:lvlJc w:val="left"/>
      <w:pPr>
        <w:ind w:left="6913" w:hanging="360"/>
      </w:pPr>
      <w:rPr>
        <w:rFonts w:hint="default"/>
        <w:lang w:val="es-ES" w:eastAsia="en-US" w:bidi="ar-SA"/>
      </w:rPr>
    </w:lvl>
    <w:lvl w:ilvl="8" w:tplc="5FB65DF2">
      <w:numFmt w:val="bullet"/>
      <w:lvlText w:val="•"/>
      <w:lvlJc w:val="left"/>
      <w:pPr>
        <w:ind w:left="7808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71465607"/>
    <w:multiLevelType w:val="hybridMultilevel"/>
    <w:tmpl w:val="95766412"/>
    <w:lvl w:ilvl="0" w:tplc="06569428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A3F1305"/>
    <w:multiLevelType w:val="hybridMultilevel"/>
    <w:tmpl w:val="15FC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C69DC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963766">
    <w:abstractNumId w:val="16"/>
  </w:num>
  <w:num w:numId="2" w16cid:durableId="577517516">
    <w:abstractNumId w:val="11"/>
  </w:num>
  <w:num w:numId="3" w16cid:durableId="1781103905">
    <w:abstractNumId w:val="27"/>
  </w:num>
  <w:num w:numId="4" w16cid:durableId="503400214">
    <w:abstractNumId w:val="6"/>
  </w:num>
  <w:num w:numId="5" w16cid:durableId="1802922400">
    <w:abstractNumId w:val="8"/>
  </w:num>
  <w:num w:numId="6" w16cid:durableId="1131628866">
    <w:abstractNumId w:val="25"/>
  </w:num>
  <w:num w:numId="7" w16cid:durableId="492912754">
    <w:abstractNumId w:val="23"/>
  </w:num>
  <w:num w:numId="8" w16cid:durableId="2040349669">
    <w:abstractNumId w:val="10"/>
  </w:num>
  <w:num w:numId="9" w16cid:durableId="1717510287">
    <w:abstractNumId w:val="13"/>
  </w:num>
  <w:num w:numId="10" w16cid:durableId="153642449">
    <w:abstractNumId w:val="5"/>
  </w:num>
  <w:num w:numId="11" w16cid:durableId="1545290111">
    <w:abstractNumId w:val="19"/>
  </w:num>
  <w:num w:numId="12" w16cid:durableId="2076081473">
    <w:abstractNumId w:val="17"/>
  </w:num>
  <w:num w:numId="13" w16cid:durableId="1144196405">
    <w:abstractNumId w:val="15"/>
  </w:num>
  <w:num w:numId="14" w16cid:durableId="510149079">
    <w:abstractNumId w:val="0"/>
  </w:num>
  <w:num w:numId="15" w16cid:durableId="1495335300">
    <w:abstractNumId w:val="1"/>
  </w:num>
  <w:num w:numId="16" w16cid:durableId="51664253">
    <w:abstractNumId w:val="2"/>
  </w:num>
  <w:num w:numId="17" w16cid:durableId="1445927379">
    <w:abstractNumId w:val="3"/>
  </w:num>
  <w:num w:numId="18" w16cid:durableId="1120535016">
    <w:abstractNumId w:val="4"/>
  </w:num>
  <w:num w:numId="19" w16cid:durableId="641816607">
    <w:abstractNumId w:val="7"/>
  </w:num>
  <w:num w:numId="20" w16cid:durableId="1320496904">
    <w:abstractNumId w:val="18"/>
  </w:num>
  <w:num w:numId="21" w16cid:durableId="1347829813">
    <w:abstractNumId w:val="29"/>
  </w:num>
  <w:num w:numId="22" w16cid:durableId="1562015063">
    <w:abstractNumId w:val="12"/>
  </w:num>
  <w:num w:numId="23" w16cid:durableId="654451676">
    <w:abstractNumId w:val="24"/>
  </w:num>
  <w:num w:numId="24" w16cid:durableId="699008763">
    <w:abstractNumId w:val="30"/>
  </w:num>
  <w:num w:numId="25" w16cid:durableId="1316253559">
    <w:abstractNumId w:val="31"/>
  </w:num>
  <w:num w:numId="26" w16cid:durableId="1626807716">
    <w:abstractNumId w:val="26"/>
  </w:num>
  <w:num w:numId="27" w16cid:durableId="183591983">
    <w:abstractNumId w:val="9"/>
  </w:num>
  <w:num w:numId="28" w16cid:durableId="935016505">
    <w:abstractNumId w:val="21"/>
  </w:num>
  <w:num w:numId="29" w16cid:durableId="139078736">
    <w:abstractNumId w:val="20"/>
  </w:num>
  <w:num w:numId="30" w16cid:durableId="1027826065">
    <w:abstractNumId w:val="14"/>
  </w:num>
  <w:num w:numId="31" w16cid:durableId="858467504">
    <w:abstractNumId w:val="22"/>
  </w:num>
  <w:num w:numId="32" w16cid:durableId="10892752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2E1"/>
    <w:rsid w:val="00037E63"/>
    <w:rsid w:val="00037FA5"/>
    <w:rsid w:val="000567EF"/>
    <w:rsid w:val="00063319"/>
    <w:rsid w:val="00072FA1"/>
    <w:rsid w:val="0007661C"/>
    <w:rsid w:val="000832FF"/>
    <w:rsid w:val="000A0184"/>
    <w:rsid w:val="000B2995"/>
    <w:rsid w:val="000C4A38"/>
    <w:rsid w:val="000D031A"/>
    <w:rsid w:val="000D5574"/>
    <w:rsid w:val="00125A2F"/>
    <w:rsid w:val="00185C4F"/>
    <w:rsid w:val="001C5BF0"/>
    <w:rsid w:val="001C7322"/>
    <w:rsid w:val="001D7D59"/>
    <w:rsid w:val="001E2EC8"/>
    <w:rsid w:val="001E4BBE"/>
    <w:rsid w:val="001F12B1"/>
    <w:rsid w:val="001F5763"/>
    <w:rsid w:val="0020236D"/>
    <w:rsid w:val="00253115"/>
    <w:rsid w:val="00273B30"/>
    <w:rsid w:val="00277D47"/>
    <w:rsid w:val="002D24A8"/>
    <w:rsid w:val="002E2DB4"/>
    <w:rsid w:val="0033114B"/>
    <w:rsid w:val="00357C0B"/>
    <w:rsid w:val="00362899"/>
    <w:rsid w:val="00364BAC"/>
    <w:rsid w:val="00392EA1"/>
    <w:rsid w:val="003A390A"/>
    <w:rsid w:val="003C4712"/>
    <w:rsid w:val="003D15F6"/>
    <w:rsid w:val="003F3566"/>
    <w:rsid w:val="0040333E"/>
    <w:rsid w:val="00447E7D"/>
    <w:rsid w:val="004B5294"/>
    <w:rsid w:val="004C59D5"/>
    <w:rsid w:val="00507742"/>
    <w:rsid w:val="005544D3"/>
    <w:rsid w:val="00567A48"/>
    <w:rsid w:val="00581B52"/>
    <w:rsid w:val="005A16E9"/>
    <w:rsid w:val="005C10E5"/>
    <w:rsid w:val="005D7581"/>
    <w:rsid w:val="005E1E87"/>
    <w:rsid w:val="005E3495"/>
    <w:rsid w:val="005F36C7"/>
    <w:rsid w:val="00602DED"/>
    <w:rsid w:val="006066AA"/>
    <w:rsid w:val="00616A18"/>
    <w:rsid w:val="006516E4"/>
    <w:rsid w:val="0068011E"/>
    <w:rsid w:val="006A437E"/>
    <w:rsid w:val="006B41A8"/>
    <w:rsid w:val="006D1FFB"/>
    <w:rsid w:val="007220E0"/>
    <w:rsid w:val="00724892"/>
    <w:rsid w:val="0073262D"/>
    <w:rsid w:val="007403C7"/>
    <w:rsid w:val="007948E7"/>
    <w:rsid w:val="007C03DB"/>
    <w:rsid w:val="007C6960"/>
    <w:rsid w:val="007C6C41"/>
    <w:rsid w:val="007E2829"/>
    <w:rsid w:val="007E50D7"/>
    <w:rsid w:val="00872730"/>
    <w:rsid w:val="0088159F"/>
    <w:rsid w:val="00899A79"/>
    <w:rsid w:val="008A6A9B"/>
    <w:rsid w:val="008D5A41"/>
    <w:rsid w:val="00906897"/>
    <w:rsid w:val="009615AF"/>
    <w:rsid w:val="009A58A0"/>
    <w:rsid w:val="009C4BD1"/>
    <w:rsid w:val="009D1A53"/>
    <w:rsid w:val="009D7F54"/>
    <w:rsid w:val="00A20336"/>
    <w:rsid w:val="00A25DC7"/>
    <w:rsid w:val="00A462E1"/>
    <w:rsid w:val="00A56EF1"/>
    <w:rsid w:val="00A62DA1"/>
    <w:rsid w:val="00A7041E"/>
    <w:rsid w:val="00A83F73"/>
    <w:rsid w:val="00B07E8C"/>
    <w:rsid w:val="00B557C4"/>
    <w:rsid w:val="00B75720"/>
    <w:rsid w:val="00B858F7"/>
    <w:rsid w:val="00BC5126"/>
    <w:rsid w:val="00BD6CC7"/>
    <w:rsid w:val="00BE7938"/>
    <w:rsid w:val="00BF32EA"/>
    <w:rsid w:val="00C4237D"/>
    <w:rsid w:val="00C4288A"/>
    <w:rsid w:val="00C91A87"/>
    <w:rsid w:val="00D226EB"/>
    <w:rsid w:val="00DA5F0F"/>
    <w:rsid w:val="00DE7776"/>
    <w:rsid w:val="00DF610B"/>
    <w:rsid w:val="00E00FA6"/>
    <w:rsid w:val="00E37A98"/>
    <w:rsid w:val="00EA275B"/>
    <w:rsid w:val="00EC3DFF"/>
    <w:rsid w:val="00EE7B6F"/>
    <w:rsid w:val="00EF499C"/>
    <w:rsid w:val="00F0782B"/>
    <w:rsid w:val="00F3716C"/>
    <w:rsid w:val="00F41749"/>
    <w:rsid w:val="00F5234E"/>
    <w:rsid w:val="00F5542A"/>
    <w:rsid w:val="00F9519D"/>
    <w:rsid w:val="00FF37D9"/>
    <w:rsid w:val="0385C0E1"/>
    <w:rsid w:val="09127FD7"/>
    <w:rsid w:val="095F990E"/>
    <w:rsid w:val="0A38DAF8"/>
    <w:rsid w:val="0A48F102"/>
    <w:rsid w:val="0B2A588D"/>
    <w:rsid w:val="0E2850C7"/>
    <w:rsid w:val="0EEB601C"/>
    <w:rsid w:val="153528D2"/>
    <w:rsid w:val="153B42B9"/>
    <w:rsid w:val="15BF704E"/>
    <w:rsid w:val="16A79F31"/>
    <w:rsid w:val="1943B345"/>
    <w:rsid w:val="1A566840"/>
    <w:rsid w:val="1A670357"/>
    <w:rsid w:val="1E7B652F"/>
    <w:rsid w:val="1E7E78C4"/>
    <w:rsid w:val="1EA47DFA"/>
    <w:rsid w:val="1EAD3788"/>
    <w:rsid w:val="21005807"/>
    <w:rsid w:val="2236C36D"/>
    <w:rsid w:val="236C1AD7"/>
    <w:rsid w:val="27E608D0"/>
    <w:rsid w:val="2A1DBF83"/>
    <w:rsid w:val="2ADAB119"/>
    <w:rsid w:val="2E687238"/>
    <w:rsid w:val="31BA233E"/>
    <w:rsid w:val="335E619B"/>
    <w:rsid w:val="3664F80B"/>
    <w:rsid w:val="3AD257C6"/>
    <w:rsid w:val="3C797632"/>
    <w:rsid w:val="45A90C8A"/>
    <w:rsid w:val="47AE3346"/>
    <w:rsid w:val="481966F7"/>
    <w:rsid w:val="4A36C7EF"/>
    <w:rsid w:val="4A8742F2"/>
    <w:rsid w:val="4C87DDA6"/>
    <w:rsid w:val="4F40E70B"/>
    <w:rsid w:val="52F4A681"/>
    <w:rsid w:val="546287E9"/>
    <w:rsid w:val="596CBBBD"/>
    <w:rsid w:val="5CD11327"/>
    <w:rsid w:val="5D031690"/>
    <w:rsid w:val="5E0D1AE4"/>
    <w:rsid w:val="5EFB078A"/>
    <w:rsid w:val="60562528"/>
    <w:rsid w:val="700D2CFB"/>
    <w:rsid w:val="711E2F4A"/>
    <w:rsid w:val="7143E536"/>
    <w:rsid w:val="734EC5B0"/>
    <w:rsid w:val="75BD2C84"/>
    <w:rsid w:val="7952AF60"/>
    <w:rsid w:val="7E8049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478C86"/>
  <w14:defaultImageDpi w14:val="300"/>
  <w15:chartTrackingRefBased/>
  <w15:docId w15:val="{B46B6805-A9A8-4AEE-9A07-9E2C0AC1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Times New Roman" w:hAnsi="Arial"/>
      <w:b/>
      <w:sz w:val="52"/>
    </w:rPr>
  </w:style>
  <w:style w:type="paragraph" w:styleId="Heading2">
    <w:name w:val="heading 2"/>
    <w:basedOn w:val="Normal"/>
    <w:next w:val="Normal"/>
    <w:qFormat/>
    <w:rsid w:val="0004175A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numId w:val="12"/>
      </w:numPr>
      <w:jc w:val="both"/>
      <w:outlineLvl w:val="2"/>
    </w:pPr>
    <w:rPr>
      <w:rFonts w:ascii="Times New Roman" w:eastAsia="Times New Roman" w:hAnsi="Times New Roman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Narrow" w:eastAsia="Times New Roman" w:hAnsi="Arial Narrow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left" w:pos="1909"/>
      </w:tabs>
      <w:jc w:val="both"/>
      <w:outlineLvl w:val="5"/>
    </w:pPr>
    <w:rPr>
      <w:rFonts w:ascii="Arial Narrow" w:eastAsia="Times New Roman" w:hAnsi="Arial Narrow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eastAsia="Times New Roman" w:hAnsi="Arial" w:cs="Arial"/>
      <w:b/>
      <w:sz w:val="4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Geneva" w:hAnsi="Geneva"/>
    </w:rPr>
  </w:style>
  <w:style w:type="paragraph" w:styleId="BodyText">
    <w:name w:val="Body Text"/>
    <w:basedOn w:val="Normal"/>
    <w:pPr>
      <w:jc w:val="both"/>
    </w:pPr>
    <w:rPr>
      <w:rFonts w:ascii="Arial" w:eastAsia="Times New Roman" w:hAnsi="Arial"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rFonts w:ascii="Times New Roman" w:eastAsia="Times New Roman" w:hAnsi="Times New Roma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qFormat/>
    <w:rsid w:val="0004175A"/>
    <w:rPr>
      <w:b/>
    </w:rPr>
  </w:style>
  <w:style w:type="character" w:styleId="Emphasis">
    <w:name w:val="Emphasis"/>
    <w:qFormat/>
    <w:rsid w:val="0004175A"/>
    <w:rPr>
      <w:i/>
    </w:rPr>
  </w:style>
  <w:style w:type="paragraph" w:styleId="ListParagraph">
    <w:name w:val="List Paragraph"/>
    <w:basedOn w:val="Normal"/>
    <w:uiPriority w:val="34"/>
    <w:qFormat/>
    <w:rsid w:val="27E608D0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32E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5542A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es-ES"/>
    </w:rPr>
  </w:style>
  <w:style w:type="paragraph" w:customStyle="1" w:styleId="paragraph">
    <w:name w:val="paragraph"/>
    <w:basedOn w:val="Normal"/>
    <w:rsid w:val="00F5542A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en-US"/>
    </w:rPr>
  </w:style>
  <w:style w:type="character" w:customStyle="1" w:styleId="normaltextrun">
    <w:name w:val="normaltextrun"/>
    <w:basedOn w:val="DefaultParagraphFont"/>
    <w:rsid w:val="00F5542A"/>
  </w:style>
  <w:style w:type="character" w:customStyle="1" w:styleId="eop">
    <w:name w:val="eop"/>
    <w:basedOn w:val="DefaultParagraphFont"/>
    <w:rsid w:val="00F5542A"/>
  </w:style>
  <w:style w:type="paragraph" w:styleId="NoSpacing">
    <w:name w:val="No Spacing"/>
    <w:uiPriority w:val="1"/>
    <w:qFormat/>
    <w:rsid w:val="00F5542A"/>
    <w:rPr>
      <w:rFonts w:asciiTheme="minorHAnsi" w:eastAsiaTheme="minorHAnsi" w:hAnsiTheme="minorHAnsi" w:cstheme="minorBidi"/>
      <w:sz w:val="22"/>
      <w:szCs w:val="22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AG\MAG%20email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c48eee-a3c9-46ad-a76c-de6238398dc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38E2C634D5B442BCDD387D3A783F14" ma:contentTypeVersion="10" ma:contentTypeDescription="Create a new document." ma:contentTypeScope="" ma:versionID="025eb04e19c3b475630bcfe20e94a81b">
  <xsd:schema xmlns:xsd="http://www.w3.org/2001/XMLSchema" xmlns:xs="http://www.w3.org/2001/XMLSchema" xmlns:p="http://schemas.microsoft.com/office/2006/metadata/properties" xmlns:ns2="b9c48eee-a3c9-46ad-a76c-de6238398dcb" targetNamespace="http://schemas.microsoft.com/office/2006/metadata/properties" ma:root="true" ma:fieldsID="344fb559b407c5b8c9f0821a5b94c5b4" ns2:_="">
    <xsd:import namespace="b9c48eee-a3c9-46ad-a76c-de6238398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c48eee-a3c9-46ad-a76c-de6238398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84F868-28E2-4525-975F-3B999FA89380}">
  <ds:schemaRefs>
    <ds:schemaRef ds:uri="http://schemas.microsoft.com/office/2006/metadata/properties"/>
    <ds:schemaRef ds:uri="http://schemas.microsoft.com/office/infopath/2007/PartnerControls"/>
    <ds:schemaRef ds:uri="b9c48eee-a3c9-46ad-a76c-de6238398dcb"/>
  </ds:schemaRefs>
</ds:datastoreItem>
</file>

<file path=customXml/itemProps2.xml><?xml version="1.0" encoding="utf-8"?>
<ds:datastoreItem xmlns:ds="http://schemas.openxmlformats.org/officeDocument/2006/customXml" ds:itemID="{1E382C0E-0F03-4E6C-80E4-E701C1DFB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c48eee-a3c9-46ad-a76c-de6238398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C97F20-4B85-456A-97A7-D1B1092535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MAG email letterhead</Template>
  <TotalTime>4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47 Newton Street, Manchester M1 1FT UK</vt:lpstr>
    </vt:vector>
  </TitlesOfParts>
  <Company>MINES ADVISORY GROUP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47 Newton Street, Manchester M1 1FT UK</dc:title>
  <dc:subject/>
  <dc:creator>Any User</dc:creator>
  <cp:keywords/>
  <cp:lastModifiedBy>Pauline Boyer</cp:lastModifiedBy>
  <cp:revision>3</cp:revision>
  <cp:lastPrinted>2010-12-10T15:18:00Z</cp:lastPrinted>
  <dcterms:created xsi:type="dcterms:W3CDTF">2026-09-01T00:33:00Z</dcterms:created>
  <dcterms:modified xsi:type="dcterms:W3CDTF">2026-09-01T17:39:00Z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0x0101005F38E2C634D5B442BCDD387D3A783F14</vt:lpwstr>
  </property>
  <property fmtid="{D5CDD505-2E9C-101B-9397-08002B2CF9AE}" pid="3" name="MediaServiceImageTags">
    <vt:lpwstr/>
  </property>
  <property fmtid="{D5CDD505-2E9C-101B-9397-08002B2CF9AE}" pid="4" name="Order">
    <vt:r8>15400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